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BCBE8" w14:textId="0653C30B" w:rsidR="0039408C" w:rsidRDefault="003B2A01" w:rsidP="0039408C">
      <w:pPr>
        <w:pStyle w:val="Title"/>
        <w:jc w:val="center"/>
      </w:pPr>
      <w:r>
        <w:t>Tutorial</w:t>
      </w:r>
      <w:r w:rsidR="00B73BF5">
        <w:t xml:space="preserve"> C</w:t>
      </w:r>
      <w:r>
        <w:t xml:space="preserve">: </w:t>
      </w:r>
      <w:r w:rsidR="00B73BF5">
        <w:t>Word Count Problem</w:t>
      </w:r>
    </w:p>
    <w:p w14:paraId="263A4D63" w14:textId="77777777" w:rsidR="0039408C" w:rsidRPr="00C64BF7" w:rsidRDefault="0039408C" w:rsidP="0039408C">
      <w:pPr>
        <w:pStyle w:val="ListParagraph"/>
      </w:pPr>
    </w:p>
    <w:p w14:paraId="6D183ACD" w14:textId="060BBFA5" w:rsidR="00B73BF5" w:rsidRPr="00095E9D" w:rsidRDefault="00B73BF5" w:rsidP="00B73BF5">
      <w:pPr>
        <w:ind w:firstLine="720"/>
        <w:rPr>
          <w:rFonts w:eastAsia="MS Gothic"/>
        </w:rPr>
      </w:pPr>
      <w:r>
        <w:rPr>
          <w:rFonts w:eastAsia="MS Gothic"/>
        </w:rPr>
        <w:t>T</w:t>
      </w:r>
      <w:r w:rsidRPr="008F197F">
        <w:rPr>
          <w:rFonts w:eastAsia="MS Gothic"/>
        </w:rPr>
        <w:t>his example use</w:t>
      </w:r>
      <w:r>
        <w:rPr>
          <w:rFonts w:eastAsia="MS Gothic"/>
        </w:rPr>
        <w:t>s</w:t>
      </w:r>
      <w:r w:rsidRPr="008F197F">
        <w:rPr>
          <w:rFonts w:eastAsia="MS Gothic"/>
        </w:rPr>
        <w:t xml:space="preserve"> Pig Latin operators to perform the well-known</w:t>
      </w:r>
      <w:r>
        <w:rPr>
          <w:rFonts w:eastAsia="MS Gothic"/>
        </w:rPr>
        <w:t xml:space="preserve"> </w:t>
      </w:r>
      <w:proofErr w:type="spellStart"/>
      <w:r w:rsidRPr="008F197F">
        <w:rPr>
          <w:rFonts w:eastAsia="MS Gothic"/>
        </w:rPr>
        <w:t>WordCount</w:t>
      </w:r>
      <w:proofErr w:type="spellEnd"/>
      <w:r w:rsidRPr="008F197F">
        <w:rPr>
          <w:rFonts w:eastAsia="MS Gothic"/>
        </w:rPr>
        <w:t xml:space="preserve"> problem.</w:t>
      </w:r>
      <w:r>
        <w:rPr>
          <w:rFonts w:eastAsia="MS Gothic"/>
        </w:rPr>
        <w:t xml:space="preserve"> </w:t>
      </w:r>
      <w:r w:rsidRPr="008F197F">
        <w:rPr>
          <w:rFonts w:eastAsia="MS Gothic"/>
        </w:rPr>
        <w:t xml:space="preserve">In </w:t>
      </w:r>
      <w:r>
        <w:rPr>
          <w:rFonts w:eastAsia="MS Gothic"/>
        </w:rPr>
        <w:t>Chapter</w:t>
      </w:r>
      <w:r w:rsidRPr="008F197F">
        <w:rPr>
          <w:rFonts w:eastAsia="MS Gothic"/>
        </w:rPr>
        <w:t xml:space="preserve"> 4, </w:t>
      </w:r>
      <w:r>
        <w:rPr>
          <w:rFonts w:eastAsia="MS Gothic"/>
        </w:rPr>
        <w:t>you</w:t>
      </w:r>
      <w:r w:rsidRPr="008F197F">
        <w:rPr>
          <w:rFonts w:eastAsia="MS Gothic"/>
        </w:rPr>
        <w:t xml:space="preserve"> used a MapReduce job to count the frequency </w:t>
      </w:r>
      <w:r>
        <w:rPr>
          <w:rFonts w:eastAsia="MS Gothic"/>
        </w:rPr>
        <w:t xml:space="preserve">of the words </w:t>
      </w:r>
      <w:r w:rsidRPr="008F197F">
        <w:rPr>
          <w:rFonts w:eastAsia="MS Gothic"/>
        </w:rPr>
        <w:t>in a text document.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 xml:space="preserve">Assume that </w:t>
      </w:r>
      <w:r>
        <w:rPr>
          <w:rFonts w:eastAsia="MS Gothic"/>
        </w:rPr>
        <w:t>you</w:t>
      </w:r>
      <w:r w:rsidRPr="00D46E09">
        <w:rPr>
          <w:rFonts w:eastAsia="MS Gothic"/>
        </w:rPr>
        <w:t xml:space="preserve"> want to count each word</w:t>
      </w:r>
      <w:r>
        <w:rPr>
          <w:rFonts w:eastAsia="MS Gothic"/>
        </w:rPr>
        <w:t>'</w:t>
      </w:r>
      <w:r w:rsidRPr="00D46E09">
        <w:rPr>
          <w:rFonts w:eastAsia="MS Gothic"/>
        </w:rPr>
        <w:t xml:space="preserve">s frequency in the text excerpt shown in Figure </w:t>
      </w:r>
      <w:r>
        <w:rPr>
          <w:rFonts w:eastAsia="MS Gothic"/>
        </w:rPr>
        <w:t>1</w:t>
      </w:r>
      <w:r w:rsidRPr="00D46E09">
        <w:rPr>
          <w:rFonts w:eastAsia="MS Gothic"/>
        </w:rPr>
        <w:t>.</w:t>
      </w:r>
      <w:r>
        <w:rPr>
          <w:rFonts w:eastAsia="MS Gothic"/>
        </w:rPr>
        <w:t xml:space="preserve"> </w:t>
      </w:r>
    </w:p>
    <w:p w14:paraId="5594C175" w14:textId="77777777" w:rsidR="00B73BF5" w:rsidRDefault="00B73BF5" w:rsidP="00B73BF5">
      <w:pPr>
        <w:keepNext/>
        <w:jc w:val="center"/>
        <w:outlineLvl w:val="2"/>
      </w:pPr>
      <w:r>
        <w:drawing>
          <wp:inline distT="0" distB="0" distL="0" distR="0" wp14:anchorId="61D1FC66" wp14:editId="4FCCC4C6">
            <wp:extent cx="3074400" cy="3646800"/>
            <wp:effectExtent l="0" t="0" r="0" b="0"/>
            <wp:docPr id="779661762" name="Picture 20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4400" cy="364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E906D" w14:textId="0B0526C4" w:rsidR="00B73BF5" w:rsidRDefault="00B73BF5" w:rsidP="00B73BF5">
      <w:pPr>
        <w:pStyle w:val="Caption"/>
      </w:pPr>
      <w:r>
        <w:t xml:space="preserve">Figure </w:t>
      </w:r>
      <w:r>
        <w:t>1:</w:t>
      </w:r>
      <w:r>
        <w:t xml:space="preserve"> </w:t>
      </w:r>
      <w:r w:rsidRPr="00911C95">
        <w:t>Sample Input File</w:t>
      </w:r>
    </w:p>
    <w:p w14:paraId="7D878727" w14:textId="77777777" w:rsidR="00B73BF5" w:rsidRPr="00E97F6E" w:rsidRDefault="00B73BF5" w:rsidP="00B73BF5"/>
    <w:p w14:paraId="5358D00A" w14:textId="77777777" w:rsidR="00B73BF5" w:rsidRPr="00E97F6E" w:rsidRDefault="00B73BF5" w:rsidP="00B73BF5">
      <w:pPr>
        <w:ind w:firstLine="720"/>
        <w:outlineLvl w:val="2"/>
        <w:rPr>
          <w:rFonts w:eastAsia="MS Gothic"/>
          <w:bCs/>
        </w:rPr>
      </w:pPr>
      <w:r>
        <w:rPr>
          <w:rFonts w:eastAsia="MS Gothic"/>
        </w:rPr>
        <w:t>First,</w:t>
      </w:r>
      <w:r w:rsidRPr="00E97F6E">
        <w:rPr>
          <w:rFonts w:eastAsia="MS Gothic"/>
        </w:rPr>
        <w:t xml:space="preserve"> create the necessary directories, in this case under </w:t>
      </w:r>
      <w:r w:rsidRPr="00F475A1">
        <w:rPr>
          <w:rStyle w:val="Code"/>
        </w:rPr>
        <w:t>PG</w:t>
      </w:r>
      <w:r>
        <w:rPr>
          <w:rFonts w:eastAsia="MS Gothic"/>
        </w:rPr>
        <w:t>: a</w:t>
      </w:r>
      <w:r w:rsidRPr="00E97F6E">
        <w:rPr>
          <w:rFonts w:eastAsia="MS Gothic"/>
        </w:rPr>
        <w:t xml:space="preserve"> </w:t>
      </w:r>
      <w:proofErr w:type="spellStart"/>
      <w:r w:rsidRPr="00F475A1">
        <w:rPr>
          <w:rStyle w:val="Code"/>
        </w:rPr>
        <w:t>TutorialC</w:t>
      </w:r>
      <w:proofErr w:type="spellEnd"/>
      <w:r w:rsidRPr="00E97F6E">
        <w:rPr>
          <w:rFonts w:eastAsia="MS Gothic"/>
        </w:rPr>
        <w:t xml:space="preserve"> </w:t>
      </w:r>
      <w:r>
        <w:rPr>
          <w:rFonts w:eastAsia="MS Gothic"/>
        </w:rPr>
        <w:t xml:space="preserve">directory with </w:t>
      </w:r>
      <w:r w:rsidRPr="00E97F6E">
        <w:rPr>
          <w:rFonts w:eastAsia="MS Gothic"/>
        </w:rPr>
        <w:t xml:space="preserve">an </w:t>
      </w:r>
      <w:r w:rsidRPr="00F475A1">
        <w:rPr>
          <w:rStyle w:val="Code"/>
        </w:rPr>
        <w:t>input</w:t>
      </w:r>
      <w:r w:rsidRPr="00E97F6E">
        <w:rPr>
          <w:rFonts w:eastAsia="MS Gothic"/>
        </w:rPr>
        <w:t xml:space="preserve"> </w:t>
      </w:r>
      <w:r>
        <w:rPr>
          <w:rFonts w:eastAsia="MS Gothic"/>
        </w:rPr>
        <w:t xml:space="preserve">directory </w:t>
      </w:r>
      <w:r w:rsidRPr="00E97F6E">
        <w:rPr>
          <w:rFonts w:eastAsia="MS Gothic"/>
        </w:rPr>
        <w:t xml:space="preserve">inside it. </w:t>
      </w:r>
      <w:r>
        <w:rPr>
          <w:rFonts w:eastAsia="MS Gothic"/>
        </w:rPr>
        <w:t>S</w:t>
      </w:r>
      <w:r w:rsidRPr="00E97F6E">
        <w:rPr>
          <w:rFonts w:eastAsia="MS Gothic"/>
        </w:rPr>
        <w:t xml:space="preserve">tore the text file excerpt.txt in the </w:t>
      </w:r>
      <w:r w:rsidRPr="00F475A1">
        <w:rPr>
          <w:rStyle w:val="Code"/>
        </w:rPr>
        <w:t>PG/</w:t>
      </w:r>
      <w:proofErr w:type="spellStart"/>
      <w:r w:rsidRPr="00F475A1">
        <w:rPr>
          <w:rStyle w:val="Code"/>
        </w:rPr>
        <w:t>TutorialC</w:t>
      </w:r>
      <w:proofErr w:type="spellEnd"/>
      <w:r w:rsidRPr="00F475A1">
        <w:rPr>
          <w:rStyle w:val="Code"/>
        </w:rPr>
        <w:t>/input</w:t>
      </w:r>
      <w:r w:rsidRPr="00E97F6E">
        <w:rPr>
          <w:rFonts w:eastAsia="MS Gothic"/>
        </w:rPr>
        <w:t xml:space="preserve"> directory in HDFS.</w:t>
      </w:r>
    </w:p>
    <w:p w14:paraId="1131E6A1" w14:textId="77777777" w:rsidR="00B73BF5" w:rsidRPr="00D46E09" w:rsidRDefault="00B73BF5" w:rsidP="00B73BF5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7DA5B319" wp14:editId="58D4B7BF">
                <wp:extent cx="4168140" cy="715618"/>
                <wp:effectExtent l="0" t="0" r="10160" b="8890"/>
                <wp:docPr id="6170035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8140" cy="715618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76F2F4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mkdir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</w:p>
                          <w:p w14:paraId="1C533C5B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mkdir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/input</w:t>
                            </w:r>
                          </w:p>
                          <w:p w14:paraId="403F2E00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copyFromLocal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excerpt.txt 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/input</w:t>
                            </w:r>
                          </w:p>
                          <w:p w14:paraId="52D47FA7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3D3218B6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45EADF4D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A5B3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28.2pt;height:5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" fillcolor="#c6d9f1">
                <v:textbox>
                  <w:txbxContent>
                    <w:p w14:paraId="0676F2F4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mkdir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</w:p>
                    <w:p w14:paraId="1C533C5B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mkdir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/input</w:t>
                      </w:r>
                    </w:p>
                    <w:p w14:paraId="403F2E00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copyFromLocal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excerpt.txt 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/input</w:t>
                      </w:r>
                    </w:p>
                    <w:p w14:paraId="52D47FA7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</w:p>
                    <w:p w14:paraId="3D3218B6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</w:p>
                    <w:p w14:paraId="45EADF4D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2695D8B" w14:textId="77777777" w:rsidR="00B73BF5" w:rsidRPr="00D46E09" w:rsidRDefault="00B73BF5" w:rsidP="00B73BF5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After invoking </w:t>
      </w:r>
      <w:r w:rsidRPr="00F475A1">
        <w:rPr>
          <w:rStyle w:val="Code"/>
        </w:rPr>
        <w:t>grunt&gt;</w:t>
      </w:r>
      <w:r w:rsidRPr="00D46E09">
        <w:rPr>
          <w:rFonts w:eastAsia="MS Gothic"/>
        </w:rPr>
        <w:t xml:space="preserve"> </w:t>
      </w:r>
      <w:r>
        <w:rPr>
          <w:rFonts w:eastAsia="MS Gothic"/>
        </w:rPr>
        <w:t>with</w:t>
      </w:r>
      <w:r w:rsidRPr="00D46E09">
        <w:rPr>
          <w:rFonts w:eastAsia="MS Gothic"/>
        </w:rPr>
        <w:t xml:space="preserve"> </w:t>
      </w:r>
      <w:r>
        <w:rPr>
          <w:rFonts w:eastAsia="MS Gothic"/>
        </w:rPr>
        <w:t xml:space="preserve">the </w:t>
      </w:r>
      <w:r w:rsidRPr="00F475A1">
        <w:rPr>
          <w:rStyle w:val="Code"/>
        </w:rPr>
        <w:t>pig</w:t>
      </w:r>
      <w:r w:rsidRPr="00D46E09">
        <w:rPr>
          <w:rFonts w:eastAsia="MS Gothic"/>
        </w:rPr>
        <w:t xml:space="preserve"> command, load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>the file and display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 xml:space="preserve">the results </w:t>
      </w:r>
      <w:r>
        <w:rPr>
          <w:rFonts w:eastAsia="MS Gothic"/>
        </w:rPr>
        <w:t>with</w:t>
      </w:r>
      <w:r w:rsidRPr="00D46E09">
        <w:rPr>
          <w:rFonts w:eastAsia="MS Gothic"/>
        </w:rPr>
        <w:t xml:space="preserve"> </w:t>
      </w:r>
      <w:r>
        <w:rPr>
          <w:rFonts w:eastAsia="MS Gothic"/>
        </w:rPr>
        <w:t xml:space="preserve">the </w:t>
      </w:r>
      <w:r>
        <w:rPr>
          <w:rStyle w:val="Code"/>
        </w:rPr>
        <w:t>dump</w:t>
      </w:r>
      <w:r w:rsidRPr="00D46E09">
        <w:rPr>
          <w:rFonts w:eastAsia="MS Gothic"/>
        </w:rPr>
        <w:t xml:space="preserve"> command</w:t>
      </w:r>
      <w:r>
        <w:rPr>
          <w:rFonts w:eastAsia="MS Gothic"/>
        </w:rPr>
        <w:t>.</w:t>
      </w:r>
    </w:p>
    <w:p w14:paraId="5F367A08" w14:textId="77777777" w:rsidR="00B73BF5" w:rsidRDefault="00B73BF5" w:rsidP="00B73BF5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739A095A" wp14:editId="7765C245">
                <wp:extent cx="4960620" cy="556592"/>
                <wp:effectExtent l="0" t="0" r="17780" b="15240"/>
                <wp:docPr id="6170035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0620" cy="556592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678686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lines = load 'PG/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/input/excerpt.txt' as(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line:chararray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);</w:t>
                            </w:r>
                            <w:proofErr w:type="gramEnd"/>
                          </w:p>
                          <w:p w14:paraId="6AA08F41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 &gt; dump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lines;</w:t>
                            </w:r>
                            <w:proofErr w:type="gramEnd"/>
                          </w:p>
                          <w:p w14:paraId="2CA4A2E1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43096BA7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9A095A" id="_x0000_s1027" type="#_x0000_t202" style="width:390.6pt;height:4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" fillcolor="#c6d9f1">
                <v:textbox>
                  <w:txbxContent>
                    <w:p w14:paraId="3C678686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lines = load 'PG/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/input/excerpt.txt' as(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line:chararray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6AA08F41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 &gt; dump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lines;</w:t>
                      </w:r>
                      <w:proofErr w:type="gramEnd"/>
                    </w:p>
                    <w:p w14:paraId="2CA4A2E1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</w:p>
                    <w:p w14:paraId="43096BA7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7F46B42" w14:textId="6178132C" w:rsidR="00B73BF5" w:rsidRPr="00D46E09" w:rsidRDefault="00B73BF5" w:rsidP="00B73BF5">
      <w:pPr>
        <w:outlineLvl w:val="2"/>
        <w:rPr>
          <w:rFonts w:eastAsia="MS Gothic"/>
          <w:bCs/>
        </w:rPr>
      </w:pPr>
      <w:r>
        <w:rPr>
          <w:rFonts w:eastAsia="MS Gothic"/>
        </w:rPr>
        <w:lastRenderedPageBreak/>
        <w:t xml:space="preserve">The results are </w:t>
      </w:r>
      <w:r w:rsidRPr="00D46E09">
        <w:rPr>
          <w:rFonts w:eastAsia="MS Gothic"/>
        </w:rPr>
        <w:t xml:space="preserve">shown in </w:t>
      </w:r>
      <w:r>
        <w:rPr>
          <w:rFonts w:eastAsia="MS Gothic"/>
        </w:rPr>
        <w:t>F</w:t>
      </w:r>
      <w:r w:rsidRPr="00D46E09">
        <w:rPr>
          <w:rFonts w:eastAsia="MS Gothic"/>
        </w:rPr>
        <w:t>igure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>2.</w:t>
      </w:r>
    </w:p>
    <w:p w14:paraId="06C3A177" w14:textId="77777777" w:rsidR="00B73BF5" w:rsidRDefault="00B73BF5" w:rsidP="00B73BF5">
      <w:pPr>
        <w:keepNext/>
        <w:jc w:val="center"/>
        <w:outlineLvl w:val="2"/>
      </w:pPr>
      <w:r>
        <w:drawing>
          <wp:inline distT="0" distB="0" distL="0" distR="0" wp14:anchorId="15DAC595" wp14:editId="04DAA9FE">
            <wp:extent cx="4611598" cy="1040400"/>
            <wp:effectExtent l="12700" t="12700" r="11430" b="13970"/>
            <wp:docPr id="434778128" name="Picture 21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1598" cy="10404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A160795" w14:textId="012B58CF" w:rsidR="00B73BF5" w:rsidRDefault="00B73BF5" w:rsidP="00B73BF5">
      <w:pPr>
        <w:pStyle w:val="Caption"/>
      </w:pPr>
      <w:r>
        <w:t>Figure</w:t>
      </w:r>
      <w:r>
        <w:t xml:space="preserve"> 2:</w:t>
      </w:r>
      <w:r>
        <w:t xml:space="preserve"> </w:t>
      </w:r>
      <w:r w:rsidRPr="007D1F06">
        <w:t>Load</w:t>
      </w:r>
      <w:r>
        <w:t>ed</w:t>
      </w:r>
      <w:r w:rsidRPr="007D1F06">
        <w:t xml:space="preserve"> </w:t>
      </w:r>
      <w:r w:rsidRPr="002A23BB">
        <w:rPr>
          <w:rStyle w:val="Code"/>
        </w:rPr>
        <w:t>excerpt.txt</w:t>
      </w:r>
      <w:r w:rsidRPr="007D1F06">
        <w:t xml:space="preserve"> </w:t>
      </w:r>
      <w:r>
        <w:t>File</w:t>
      </w:r>
    </w:p>
    <w:p w14:paraId="5A2D9F31" w14:textId="77777777" w:rsidR="00B73BF5" w:rsidRPr="00E97F6E" w:rsidRDefault="00B73BF5" w:rsidP="00B73BF5"/>
    <w:p w14:paraId="23410041" w14:textId="77777777" w:rsidR="00B73BF5" w:rsidRPr="00D46E09" w:rsidRDefault="00B73BF5" w:rsidP="00B73BF5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The </w:t>
      </w:r>
      <w:r>
        <w:rPr>
          <w:rStyle w:val="Code"/>
        </w:rPr>
        <w:t>tokenize</w:t>
      </w:r>
      <w:r w:rsidRPr="00D46E09">
        <w:rPr>
          <w:rFonts w:eastAsia="MS Gothic"/>
        </w:rPr>
        <w:t xml:space="preserve"> function in this step creates a </w:t>
      </w:r>
      <w:r>
        <w:rPr>
          <w:rFonts w:eastAsia="MS Gothic"/>
        </w:rPr>
        <w:t>"</w:t>
      </w:r>
      <w:r w:rsidRPr="00D46E09">
        <w:rPr>
          <w:rFonts w:eastAsia="MS Gothic"/>
        </w:rPr>
        <w:t>bag</w:t>
      </w:r>
      <w:r>
        <w:rPr>
          <w:rFonts w:eastAsia="MS Gothic"/>
        </w:rPr>
        <w:t>"</w:t>
      </w:r>
      <w:r w:rsidRPr="00D46E09">
        <w:rPr>
          <w:rFonts w:eastAsia="MS Gothic"/>
        </w:rPr>
        <w:t xml:space="preserve"> of words, which is then converted into a tuple using the </w:t>
      </w:r>
      <w:r>
        <w:rPr>
          <w:rStyle w:val="Code"/>
        </w:rPr>
        <w:t>flatten</w:t>
      </w:r>
      <w:r w:rsidRPr="00D46E09">
        <w:rPr>
          <w:rFonts w:eastAsia="MS Gothic"/>
        </w:rPr>
        <w:t xml:space="preserve"> function.</w:t>
      </w:r>
    </w:p>
    <w:p w14:paraId="0FB39535" w14:textId="77777777" w:rsidR="00B73BF5" w:rsidRPr="00D46E09" w:rsidRDefault="00B73BF5" w:rsidP="00B73BF5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53B825FA" wp14:editId="5A95C435">
                <wp:extent cx="6347460" cy="500932"/>
                <wp:effectExtent l="0" t="0" r="15240" b="7620"/>
                <wp:docPr id="6170035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7460" cy="500932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58B1F9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WORDS = foreach lines generate flatten(tokenize(line)) as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word;</w:t>
                            </w:r>
                            <w:proofErr w:type="gramEnd"/>
                          </w:p>
                          <w:p w14:paraId="1FB045B2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 &gt; dump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WORDS;</w:t>
                            </w:r>
                            <w:proofErr w:type="gramEnd"/>
                          </w:p>
                          <w:p w14:paraId="486E85E6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531396EE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B825FA" id="_x0000_s1028" type="#_x0000_t202" style="width:499.8pt;height:3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" fillcolor="#c6d9f1">
                <v:textbox>
                  <w:txbxContent>
                    <w:p w14:paraId="0258B1F9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WORDS = foreach lines generate flatten(tokenize(line)) as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word;</w:t>
                      </w:r>
                      <w:proofErr w:type="gramEnd"/>
                    </w:p>
                    <w:p w14:paraId="1FB045B2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 &gt; dump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WORDS;</w:t>
                      </w:r>
                      <w:proofErr w:type="gramEnd"/>
                    </w:p>
                    <w:p w14:paraId="486E85E6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</w:p>
                    <w:p w14:paraId="531396EE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76FD2B0" w14:textId="662C4CE1" w:rsidR="00B73BF5" w:rsidRPr="00D46E09" w:rsidRDefault="00B73BF5" w:rsidP="00B73BF5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Figure </w:t>
      </w:r>
      <w:r>
        <w:rPr>
          <w:rFonts w:eastAsia="MS Gothic"/>
        </w:rPr>
        <w:t xml:space="preserve">3 </w:t>
      </w:r>
      <w:r w:rsidRPr="00D46E09">
        <w:rPr>
          <w:rFonts w:eastAsia="MS Gothic"/>
        </w:rPr>
        <w:t xml:space="preserve">shows just a portion of the results of </w:t>
      </w:r>
      <w:r w:rsidRPr="001506EA">
        <w:rPr>
          <w:rStyle w:val="Code"/>
        </w:rPr>
        <w:t>WORDS</w:t>
      </w:r>
      <w:r w:rsidRPr="00D46E09">
        <w:rPr>
          <w:rFonts w:eastAsia="MS Gothic"/>
        </w:rPr>
        <w:t xml:space="preserve"> by executing the </w:t>
      </w:r>
      <w:r>
        <w:rPr>
          <w:rStyle w:val="Code"/>
        </w:rPr>
        <w:t>dump</w:t>
      </w:r>
      <w:r w:rsidRPr="00D46E09">
        <w:rPr>
          <w:rFonts w:eastAsia="MS Gothic"/>
        </w:rPr>
        <w:t xml:space="preserve"> command.</w:t>
      </w:r>
    </w:p>
    <w:p w14:paraId="17F2B23C" w14:textId="77777777" w:rsidR="00B73BF5" w:rsidRDefault="00B73BF5" w:rsidP="00B73BF5">
      <w:pPr>
        <w:keepNext/>
        <w:jc w:val="center"/>
        <w:outlineLvl w:val="2"/>
      </w:pPr>
      <w:r>
        <w:drawing>
          <wp:inline distT="0" distB="0" distL="0" distR="0" wp14:anchorId="3E94FDAB" wp14:editId="74D46FD8">
            <wp:extent cx="1173480" cy="2640329"/>
            <wp:effectExtent l="12700" t="12700" r="7620" b="14605"/>
            <wp:docPr id="2016975541" name="Picture 223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264032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4AC6ADB" w14:textId="33B0763C" w:rsidR="00B73BF5" w:rsidRDefault="00B73BF5" w:rsidP="00B73BF5">
      <w:pPr>
        <w:pStyle w:val="Caption"/>
      </w:pPr>
      <w:r>
        <w:t xml:space="preserve">Figure </w:t>
      </w:r>
      <w:r>
        <w:t>3:</w:t>
      </w:r>
      <w:r>
        <w:t xml:space="preserve"> </w:t>
      </w:r>
      <w:r w:rsidRPr="00474D75">
        <w:t>Tokenized and Flattened Words</w:t>
      </w:r>
    </w:p>
    <w:p w14:paraId="758C4333" w14:textId="77777777" w:rsidR="00B73BF5" w:rsidRPr="00C43DB0" w:rsidRDefault="00B73BF5" w:rsidP="00B73BF5"/>
    <w:p w14:paraId="20FAEE18" w14:textId="0EA9BB5E" w:rsidR="00B73BF5" w:rsidRPr="00D46E09" w:rsidRDefault="00B73BF5" w:rsidP="00B73BF5">
      <w:pPr>
        <w:ind w:firstLine="720"/>
        <w:outlineLvl w:val="2"/>
        <w:rPr>
          <w:rFonts w:eastAsia="MS Gothic"/>
          <w:bCs/>
        </w:rPr>
      </w:pPr>
      <w:r>
        <w:rPr>
          <w:rFonts w:eastAsia="MS Gothic"/>
        </w:rPr>
        <w:t>You can</w:t>
      </w:r>
      <w:r w:rsidRPr="00D46E09">
        <w:rPr>
          <w:rFonts w:eastAsia="MS Gothic"/>
        </w:rPr>
        <w:t xml:space="preserve"> group the words using the </w:t>
      </w:r>
      <w:r>
        <w:rPr>
          <w:rStyle w:val="Code"/>
        </w:rPr>
        <w:t>group</w:t>
      </w:r>
      <w:r w:rsidRPr="001506EA">
        <w:rPr>
          <w:rStyle w:val="Code"/>
        </w:rPr>
        <w:t xml:space="preserve"> ... </w:t>
      </w:r>
      <w:r>
        <w:rPr>
          <w:rStyle w:val="Code"/>
        </w:rPr>
        <w:t>by</w:t>
      </w:r>
      <w:r w:rsidRPr="00D46E09">
        <w:rPr>
          <w:rFonts w:eastAsia="MS Gothic"/>
        </w:rPr>
        <w:t xml:space="preserve"> operator and show some of the results</w:t>
      </w:r>
      <w:r>
        <w:rPr>
          <w:rFonts w:eastAsia="MS Gothic"/>
        </w:rPr>
        <w:t>, as shown</w:t>
      </w:r>
      <w:r w:rsidRPr="00D46E09">
        <w:rPr>
          <w:rFonts w:eastAsia="MS Gothic"/>
        </w:rPr>
        <w:t xml:space="preserve"> in </w:t>
      </w:r>
      <w:r>
        <w:rPr>
          <w:rFonts w:eastAsia="MS Gothic"/>
        </w:rPr>
        <w:t>F</w:t>
      </w:r>
      <w:r w:rsidRPr="00D46E09">
        <w:rPr>
          <w:rFonts w:eastAsia="MS Gothic"/>
        </w:rPr>
        <w:t xml:space="preserve">igure </w:t>
      </w:r>
      <w:r>
        <w:rPr>
          <w:rFonts w:eastAsia="MS Gothic"/>
        </w:rPr>
        <w:t>4</w:t>
      </w:r>
      <w:r>
        <w:rPr>
          <w:rFonts w:eastAsia="MS Gothic"/>
        </w:rPr>
        <w:t>, with the</w:t>
      </w:r>
      <w:r w:rsidRPr="00D46E09">
        <w:rPr>
          <w:rFonts w:eastAsia="MS Gothic"/>
        </w:rPr>
        <w:t xml:space="preserve"> </w:t>
      </w:r>
      <w:r>
        <w:rPr>
          <w:rFonts w:eastAsia="MS Gothic"/>
        </w:rPr>
        <w:t xml:space="preserve">following </w:t>
      </w:r>
      <w:r w:rsidRPr="00D46E09">
        <w:rPr>
          <w:rFonts w:eastAsia="MS Gothic"/>
        </w:rPr>
        <w:t>commands</w:t>
      </w:r>
      <w:r>
        <w:rPr>
          <w:rFonts w:eastAsia="MS Gothic"/>
        </w:rPr>
        <w:t>:</w:t>
      </w:r>
    </w:p>
    <w:p w14:paraId="558CDE37" w14:textId="77777777" w:rsidR="00B73BF5" w:rsidRPr="00D46E09" w:rsidRDefault="00B73BF5" w:rsidP="00B73BF5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14D3B2CC" wp14:editId="187F0338">
                <wp:extent cx="3634740" cy="524786"/>
                <wp:effectExtent l="0" t="0" r="10160" b="8890"/>
                <wp:docPr id="6170035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4740" cy="524786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6955E7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GroupedWords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group WORDS by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word;</w:t>
                            </w:r>
                            <w:proofErr w:type="gramEnd"/>
                          </w:p>
                          <w:p w14:paraId="6911608C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 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GroupedWords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5AB1CEB2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72537BD2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D3B2CC" id="_x0000_s1029" type="#_x0000_t202" style="width:286.2pt;height:4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" fillcolor="#c6d9f1">
                <v:textbox>
                  <w:txbxContent>
                    <w:p w14:paraId="496955E7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GroupedWords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group WORDS by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word;</w:t>
                      </w:r>
                      <w:proofErr w:type="gramEnd"/>
                    </w:p>
                    <w:p w14:paraId="6911608C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 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GroupedWords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5AB1CEB2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</w:p>
                    <w:p w14:paraId="72537BD2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835D979" w14:textId="77777777" w:rsidR="00B73BF5" w:rsidRDefault="00B73BF5" w:rsidP="00B73BF5">
      <w:pPr>
        <w:keepNext/>
        <w:jc w:val="center"/>
        <w:outlineLvl w:val="2"/>
      </w:pPr>
      <w:r>
        <w:lastRenderedPageBreak/>
        <w:drawing>
          <wp:inline distT="0" distB="0" distL="0" distR="0" wp14:anchorId="5BAB3D47" wp14:editId="535AC700">
            <wp:extent cx="2248267" cy="2815653"/>
            <wp:effectExtent l="12700" t="12700" r="12700" b="16510"/>
            <wp:docPr id="1521984924" name="Picture 22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4784" cy="282381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4E4A33D" w14:textId="5F3934B9" w:rsidR="00B73BF5" w:rsidRDefault="00B73BF5" w:rsidP="00B73BF5">
      <w:pPr>
        <w:pStyle w:val="Caption"/>
      </w:pPr>
      <w:r>
        <w:t>Figure</w:t>
      </w:r>
      <w:r>
        <w:t xml:space="preserve"> 4</w:t>
      </w:r>
      <w:r>
        <w:t xml:space="preserve">: </w:t>
      </w:r>
      <w:r w:rsidRPr="00433778">
        <w:t>Grouped Words</w:t>
      </w:r>
    </w:p>
    <w:p w14:paraId="3257426A" w14:textId="77777777" w:rsidR="00B73BF5" w:rsidRDefault="00B73BF5" w:rsidP="00B73BF5">
      <w:pPr>
        <w:outlineLvl w:val="2"/>
        <w:rPr>
          <w:rFonts w:eastAsia="MS Gothic"/>
        </w:rPr>
      </w:pPr>
    </w:p>
    <w:p w14:paraId="589B9B85" w14:textId="77777777" w:rsidR="00B73BF5" w:rsidRPr="00D46E09" w:rsidRDefault="00B73BF5" w:rsidP="00B73BF5">
      <w:pPr>
        <w:outlineLvl w:val="2"/>
        <w:rPr>
          <w:rFonts w:eastAsia="MS Gothic"/>
          <w:bCs/>
        </w:rPr>
      </w:pPr>
      <w:r>
        <w:rPr>
          <w:rFonts w:eastAsia="MS Gothic"/>
        </w:rPr>
        <w:t xml:space="preserve">Now you can count the </w:t>
      </w:r>
      <w:r w:rsidRPr="00D46E09">
        <w:rPr>
          <w:rFonts w:eastAsia="MS Gothic"/>
        </w:rPr>
        <w:t xml:space="preserve">frequency using the </w:t>
      </w:r>
      <w:r>
        <w:rPr>
          <w:rStyle w:val="Code"/>
        </w:rPr>
        <w:t>count</w:t>
      </w:r>
      <w:r w:rsidRPr="00D46E09">
        <w:rPr>
          <w:rFonts w:eastAsia="MS Gothic"/>
        </w:rPr>
        <w:t xml:space="preserve"> function.</w:t>
      </w:r>
      <w:r w:rsidRPr="00D46E09">
        <mc:AlternateContent>
          <mc:Choice Requires="wps">
            <w:drawing>
              <wp:inline distT="0" distB="0" distL="0" distR="0" wp14:anchorId="5C912EA7" wp14:editId="48B7ACD6">
                <wp:extent cx="6400800" cy="688063"/>
                <wp:effectExtent l="0" t="0" r="12700" b="10795"/>
                <wp:docPr id="6170035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688063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B5175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WordCount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foreach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GroupedWords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generate group,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count(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WORDS) as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frequency;</w:t>
                            </w:r>
                            <w:proofErr w:type="gramEnd"/>
                          </w:p>
                          <w:p w14:paraId="5F00C6E0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WordCount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3BDA6341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912EA7" id="_x0000_s1030" type="#_x0000_t202" style="width:7in;height:5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" fillcolor="#c6d9f1">
                <v:textbox style="mso-fit-shape-to-text:t">
                  <w:txbxContent>
                    <w:p w14:paraId="3CCB5175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WordCount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foreach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GroupedWords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generate group,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count(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WORDS) as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frequency;</w:t>
                      </w:r>
                      <w:proofErr w:type="gramEnd"/>
                    </w:p>
                    <w:p w14:paraId="5F00C6E0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WordCount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3BDA6341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4AA344D" w14:textId="1BB4CE61" w:rsidR="00B73BF5" w:rsidRPr="00D46E09" w:rsidRDefault="00B73BF5" w:rsidP="00B73BF5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One part from the list of results after counting is shown in </w:t>
      </w:r>
      <w:r>
        <w:rPr>
          <w:rFonts w:eastAsia="MS Gothic"/>
        </w:rPr>
        <w:t>F</w:t>
      </w:r>
      <w:r w:rsidRPr="00D46E09">
        <w:rPr>
          <w:rFonts w:eastAsia="MS Gothic"/>
        </w:rPr>
        <w:t xml:space="preserve">igure </w:t>
      </w:r>
      <w:r>
        <w:rPr>
          <w:rFonts w:eastAsia="MS Gothic"/>
        </w:rPr>
        <w:t>5</w:t>
      </w:r>
      <w:r w:rsidRPr="00D46E09">
        <w:rPr>
          <w:rFonts w:eastAsia="MS Gothic"/>
        </w:rPr>
        <w:t>.</w:t>
      </w:r>
    </w:p>
    <w:p w14:paraId="70A558E5" w14:textId="77777777" w:rsidR="00B73BF5" w:rsidRDefault="00B73BF5" w:rsidP="00B73BF5">
      <w:pPr>
        <w:keepNext/>
        <w:jc w:val="center"/>
        <w:outlineLvl w:val="2"/>
      </w:pPr>
      <w:r>
        <w:drawing>
          <wp:inline distT="0" distB="0" distL="0" distR="0" wp14:anchorId="496E645C" wp14:editId="2B0CF65D">
            <wp:extent cx="1000094" cy="2311330"/>
            <wp:effectExtent l="12700" t="12700" r="16510" b="13335"/>
            <wp:docPr id="368569135" name="Picture 225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915" cy="23386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2502AC0" w14:textId="5797B268" w:rsidR="00B73BF5" w:rsidRDefault="00B73BF5" w:rsidP="00B73BF5">
      <w:pPr>
        <w:pStyle w:val="Caption"/>
      </w:pPr>
      <w:r>
        <w:t xml:space="preserve">Figure </w:t>
      </w:r>
      <w:r>
        <w:t>5</w:t>
      </w:r>
      <w:r>
        <w:t xml:space="preserve"> </w:t>
      </w:r>
      <w:r w:rsidRPr="00A46A5E">
        <w:t>Counted Words</w:t>
      </w:r>
    </w:p>
    <w:p w14:paraId="2884CE42" w14:textId="77777777" w:rsidR="00B73BF5" w:rsidRDefault="00B73BF5" w:rsidP="00B73BF5">
      <w:pPr>
        <w:outlineLvl w:val="2"/>
        <w:rPr>
          <w:rFonts w:eastAsia="MS Gothic"/>
        </w:rPr>
      </w:pPr>
    </w:p>
    <w:p w14:paraId="09E990E6" w14:textId="77777777" w:rsidR="00B73BF5" w:rsidRDefault="00B73BF5" w:rsidP="00B73BF5">
      <w:pPr>
        <w:ind w:firstLine="720"/>
        <w:outlineLvl w:val="2"/>
        <w:rPr>
          <w:rFonts w:eastAsia="MS Gothic"/>
        </w:rPr>
      </w:pPr>
      <w:r w:rsidRPr="00D46E09">
        <w:rPr>
          <w:rFonts w:eastAsia="MS Gothic"/>
        </w:rPr>
        <w:t xml:space="preserve">In this step, </w:t>
      </w:r>
      <w:r>
        <w:rPr>
          <w:rFonts w:eastAsia="MS Gothic"/>
        </w:rPr>
        <w:t>you can</w:t>
      </w:r>
      <w:r w:rsidRPr="00D46E09">
        <w:rPr>
          <w:rFonts w:eastAsia="MS Gothic"/>
        </w:rPr>
        <w:t xml:space="preserve"> sort the words by frequency using the </w:t>
      </w:r>
      <w:r>
        <w:rPr>
          <w:rStyle w:val="Code"/>
        </w:rPr>
        <w:t>order</w:t>
      </w:r>
      <w:r w:rsidRPr="00E73A1E">
        <w:rPr>
          <w:rStyle w:val="Code"/>
        </w:rPr>
        <w:t xml:space="preserve"> ... </w:t>
      </w:r>
      <w:r>
        <w:rPr>
          <w:rStyle w:val="Code"/>
        </w:rPr>
        <w:t>by</w:t>
      </w:r>
      <w:r w:rsidRPr="00D46E09">
        <w:rPr>
          <w:rFonts w:eastAsia="MS Gothic"/>
        </w:rPr>
        <w:t xml:space="preserve"> function</w:t>
      </w:r>
      <w:r>
        <w:rPr>
          <w:rFonts w:eastAsia="MS Gothic"/>
        </w:rPr>
        <w:t>:</w:t>
      </w:r>
    </w:p>
    <w:p w14:paraId="60686FA4" w14:textId="77777777" w:rsidR="00B73BF5" w:rsidRPr="00D46E09" w:rsidRDefault="00B73BF5" w:rsidP="00B73BF5">
      <w:pPr>
        <w:ind w:firstLine="720"/>
        <w:outlineLvl w:val="2"/>
        <w:rPr>
          <w:rFonts w:eastAsia="MS Gothic"/>
          <w:bCs/>
        </w:rPr>
      </w:pPr>
      <w:r>
        <w:rPr>
          <w:rFonts w:eastAsia="MS Gothic"/>
        </w:rPr>
        <w:lastRenderedPageBreak/>
        <w:t xml:space="preserve"> </w:t>
      </w:r>
      <w:r w:rsidRPr="00D46E09">
        <mc:AlternateContent>
          <mc:Choice Requires="wps">
            <w:drawing>
              <wp:inline distT="0" distB="0" distL="0" distR="0" wp14:anchorId="2B541891" wp14:editId="543F30CA">
                <wp:extent cx="5006340" cy="543208"/>
                <wp:effectExtent l="0" t="0" r="10160" b="10795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6340" cy="543208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06A168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OrderedList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order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WordCount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by frequency 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desc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6D6AECD8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OrderedList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3A0D010C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541891" id="_x0000_s1031" type="#_x0000_t202" style="width:394.2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" fillcolor="#c6d9f1">
                <v:textbox style="mso-fit-shape-to-text:t">
                  <w:txbxContent>
                    <w:p w14:paraId="6406A168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OrderedList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order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WordCount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by frequency </w:t>
                      </w:r>
                      <w:proofErr w:type="gramStart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desc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6D6AECD8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OrderedList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3A0D010C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18FC73D" w14:textId="6F9C6908" w:rsidR="00B73BF5" w:rsidRPr="00D46E09" w:rsidRDefault="00B73BF5" w:rsidP="00B73BF5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The sorted words by count are shown in </w:t>
      </w:r>
      <w:r>
        <w:rPr>
          <w:rFonts w:eastAsia="MS Gothic"/>
        </w:rPr>
        <w:t>F</w:t>
      </w:r>
      <w:r w:rsidRPr="00D46E09">
        <w:rPr>
          <w:rFonts w:eastAsia="MS Gothic"/>
        </w:rPr>
        <w:t xml:space="preserve">igure </w:t>
      </w:r>
      <w:r>
        <w:rPr>
          <w:rFonts w:eastAsia="MS Gothic"/>
        </w:rPr>
        <w:t>6</w:t>
      </w:r>
      <w:r w:rsidRPr="00D46E09">
        <w:rPr>
          <w:rFonts w:eastAsia="MS Gothic"/>
        </w:rPr>
        <w:t>.</w:t>
      </w:r>
    </w:p>
    <w:p w14:paraId="23DB2EC7" w14:textId="77777777" w:rsidR="00B73BF5" w:rsidRDefault="00B73BF5" w:rsidP="00B73BF5">
      <w:pPr>
        <w:keepNext/>
        <w:jc w:val="center"/>
        <w:outlineLvl w:val="2"/>
      </w:pPr>
      <w:r>
        <w:drawing>
          <wp:inline distT="0" distB="0" distL="0" distR="0" wp14:anchorId="173FA57A" wp14:editId="7FBC08F7">
            <wp:extent cx="609600" cy="2090057"/>
            <wp:effectExtent l="12700" t="12700" r="12700" b="18415"/>
            <wp:docPr id="1142367871" name="Picture 20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09005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A9E43F0" w14:textId="5CDAD990" w:rsidR="00B73BF5" w:rsidRDefault="00B73BF5" w:rsidP="00B73BF5">
      <w:pPr>
        <w:pStyle w:val="Caption"/>
      </w:pPr>
      <w:r>
        <w:t>Figure</w:t>
      </w:r>
      <w:r>
        <w:t xml:space="preserve"> 6</w:t>
      </w:r>
      <w:r>
        <w:t xml:space="preserve">: </w:t>
      </w:r>
      <w:r w:rsidRPr="006F7D88">
        <w:t>Ordered Words by Frequency</w:t>
      </w:r>
    </w:p>
    <w:p w14:paraId="14A11825" w14:textId="77777777" w:rsidR="00B73BF5" w:rsidRPr="00C43DB0" w:rsidRDefault="00B73BF5" w:rsidP="00B73BF5"/>
    <w:p w14:paraId="032801A3" w14:textId="77777777" w:rsidR="00B73BF5" w:rsidRDefault="00B73BF5" w:rsidP="00B73BF5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Finally, </w:t>
      </w:r>
      <w:r>
        <w:rPr>
          <w:rFonts w:eastAsia="MS Gothic"/>
        </w:rPr>
        <w:t>you can</w:t>
      </w:r>
      <w:r w:rsidRPr="00D46E09">
        <w:rPr>
          <w:rFonts w:eastAsia="MS Gothic"/>
        </w:rPr>
        <w:t xml:space="preserve"> store the </w:t>
      </w:r>
      <w:r w:rsidRPr="00C43DB0">
        <w:rPr>
          <w:rFonts w:eastAsia="MS Gothic"/>
        </w:rPr>
        <w:t xml:space="preserve">results in HDFS </w:t>
      </w:r>
      <w:r>
        <w:rPr>
          <w:rFonts w:eastAsia="MS Gothic"/>
        </w:rPr>
        <w:t>in the</w:t>
      </w:r>
      <w:r w:rsidRPr="00C43DB0">
        <w:rPr>
          <w:rFonts w:eastAsia="MS Gothic"/>
        </w:rPr>
        <w:t xml:space="preserve"> </w:t>
      </w:r>
      <w:r w:rsidRPr="00E73A1E">
        <w:rPr>
          <w:rStyle w:val="Code"/>
        </w:rPr>
        <w:t>PG/</w:t>
      </w:r>
      <w:proofErr w:type="spellStart"/>
      <w:r w:rsidRPr="00E73A1E">
        <w:rPr>
          <w:rStyle w:val="Code"/>
        </w:rPr>
        <w:t>TutorialC</w:t>
      </w:r>
      <w:proofErr w:type="spellEnd"/>
      <w:r w:rsidRPr="00E73A1E">
        <w:rPr>
          <w:rStyle w:val="Code"/>
        </w:rPr>
        <w:t>/output</w:t>
      </w:r>
      <w:r w:rsidRPr="00DD192C">
        <w:rPr>
          <w:rFonts w:eastAsia="MS Gothic"/>
        </w:rPr>
        <w:t xml:space="preserve"> </w:t>
      </w:r>
      <w:r w:rsidRPr="00C43DB0">
        <w:rPr>
          <w:rFonts w:eastAsia="MS Gothic"/>
        </w:rPr>
        <w:t>directory</w:t>
      </w:r>
      <w:r w:rsidRPr="00D46E09">
        <w:rPr>
          <w:rFonts w:eastAsia="MS Gothic"/>
        </w:rPr>
        <w:t>.</w:t>
      </w:r>
      <w:r w:rsidRPr="00D46E09">
        <mc:AlternateContent>
          <mc:Choice Requires="wps">
            <w:drawing>
              <wp:inline distT="0" distB="0" distL="0" distR="0" wp14:anchorId="6BB0EF27" wp14:editId="7DD39BEE">
                <wp:extent cx="4251960" cy="472440"/>
                <wp:effectExtent l="0" t="0" r="15240" b="14605"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1960" cy="47244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14E330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store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OrderedList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into 'PG/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/output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';</w:t>
                            </w:r>
                            <w:proofErr w:type="gramEnd"/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B0EF27" id="_x0000_s1032" type="#_x0000_t202" style="width:334.8pt;height:3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" fillcolor="#c6d9f1">
                <v:textbox style="mso-fit-shape-to-text:t">
                  <w:txbxContent>
                    <w:p w14:paraId="0714E330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store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OrderedList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into 'PG/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/output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';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30D3748D" w14:textId="77777777" w:rsidR="00B73BF5" w:rsidRPr="00D46E09" w:rsidRDefault="00B73BF5" w:rsidP="00B73BF5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After </w:t>
      </w:r>
      <w:r>
        <w:rPr>
          <w:rFonts w:eastAsia="MS Gothic"/>
        </w:rPr>
        <w:t>you</w:t>
      </w:r>
      <w:r w:rsidRPr="00D46E09">
        <w:rPr>
          <w:rFonts w:eastAsia="MS Gothic"/>
        </w:rPr>
        <w:t xml:space="preserve"> quit </w:t>
      </w:r>
      <w:r w:rsidRPr="00E73A1E">
        <w:rPr>
          <w:rStyle w:val="Code"/>
        </w:rPr>
        <w:t>pig</w:t>
      </w:r>
      <w:r w:rsidRPr="00D46E09">
        <w:rPr>
          <w:rFonts w:eastAsia="MS Gothic"/>
        </w:rPr>
        <w:t xml:space="preserve"> </w:t>
      </w:r>
      <w:r>
        <w:rPr>
          <w:rFonts w:eastAsia="MS Gothic"/>
        </w:rPr>
        <w:t>using the</w:t>
      </w:r>
      <w:r w:rsidRPr="00D46E09">
        <w:rPr>
          <w:rFonts w:eastAsia="MS Gothic"/>
        </w:rPr>
        <w:t xml:space="preserve"> </w:t>
      </w:r>
      <w:r w:rsidRPr="00E73A1E">
        <w:rPr>
          <w:rStyle w:val="Code"/>
        </w:rPr>
        <w:t>quit</w:t>
      </w:r>
      <w:r w:rsidRPr="00D46E09">
        <w:rPr>
          <w:rFonts w:eastAsia="MS Gothic"/>
        </w:rPr>
        <w:t xml:space="preserve"> command, </w:t>
      </w:r>
      <w:r>
        <w:rPr>
          <w:rFonts w:eastAsia="MS Gothic"/>
        </w:rPr>
        <w:t>you</w:t>
      </w:r>
      <w:r w:rsidRPr="00D46E09">
        <w:rPr>
          <w:rFonts w:eastAsia="MS Gothic"/>
        </w:rPr>
        <w:t xml:space="preserve"> can perform </w:t>
      </w:r>
      <w:r w:rsidRPr="00E73A1E">
        <w:rPr>
          <w:rStyle w:val="Code"/>
        </w:rPr>
        <w:t>ls</w:t>
      </w:r>
      <w:r w:rsidRPr="00D46E09">
        <w:rPr>
          <w:rFonts w:eastAsia="MS Gothic"/>
        </w:rPr>
        <w:t xml:space="preserve"> and </w:t>
      </w:r>
      <w:r w:rsidRPr="00E73A1E">
        <w:rPr>
          <w:rStyle w:val="Code"/>
        </w:rPr>
        <w:t>cat</w:t>
      </w:r>
      <w:r w:rsidRPr="00D46E09">
        <w:rPr>
          <w:rFonts w:eastAsia="MS Gothic"/>
        </w:rPr>
        <w:t xml:space="preserve"> command</w:t>
      </w:r>
      <w:r>
        <w:rPr>
          <w:rFonts w:eastAsia="MS Gothic"/>
        </w:rPr>
        <w:t>s</w:t>
      </w:r>
      <w:r w:rsidRPr="00D46E09">
        <w:rPr>
          <w:rFonts w:eastAsia="MS Gothic"/>
        </w:rPr>
        <w:t xml:space="preserve"> to see the results stored in the output directory.</w:t>
      </w:r>
    </w:p>
    <w:p w14:paraId="3B2B10C1" w14:textId="77777777" w:rsidR="00B73BF5" w:rsidRDefault="00B73BF5" w:rsidP="00B73BF5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3A1207E6" wp14:editId="60C5E7EE">
                <wp:extent cx="3093720" cy="516048"/>
                <wp:effectExtent l="0" t="0" r="17780" b="19050"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3720" cy="516048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AEE120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-ls 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/output</w:t>
                            </w:r>
                          </w:p>
                          <w:p w14:paraId="55FF6B9B" w14:textId="77777777" w:rsidR="00B73BF5" w:rsidRPr="001C1748" w:rsidRDefault="00B73BF5" w:rsidP="00B73BF5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-cat 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/output/p*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1207E6" id="_x0000_s1033" type="#_x0000_t202" style="width:243.6pt;height:40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" fillcolor="#c6d9f1">
                <v:textbox style="mso-fit-shape-to-text:t">
                  <w:txbxContent>
                    <w:p w14:paraId="3EAEE120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-ls 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/output</w:t>
                      </w:r>
                    </w:p>
                    <w:p w14:paraId="55FF6B9B" w14:textId="77777777" w:rsidR="00B73BF5" w:rsidRPr="001C1748" w:rsidRDefault="00B73BF5" w:rsidP="00B73BF5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-cat 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/output/p*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2E8A2F" w14:textId="72A24D72" w:rsidR="00B73BF5" w:rsidRPr="00D46E09" w:rsidRDefault="00B73BF5" w:rsidP="00B73BF5">
      <w:pPr>
        <w:outlineLvl w:val="2"/>
        <w:rPr>
          <w:rFonts w:eastAsia="MS Gothic"/>
          <w:bCs/>
        </w:rPr>
      </w:pPr>
      <w:r>
        <w:rPr>
          <w:rFonts w:eastAsia="MS Gothic"/>
        </w:rPr>
        <w:t xml:space="preserve">A part of the stored content is shown in Figure </w:t>
      </w:r>
      <w:r>
        <w:rPr>
          <w:rFonts w:eastAsia="MS Gothic"/>
        </w:rPr>
        <w:t>7</w:t>
      </w:r>
      <w:r>
        <w:rPr>
          <w:rFonts w:eastAsia="MS Gothic"/>
        </w:rPr>
        <w:t>.</w:t>
      </w:r>
    </w:p>
    <w:p w14:paraId="5A78379E" w14:textId="77777777" w:rsidR="00B73BF5" w:rsidRDefault="00B73BF5" w:rsidP="00B73BF5">
      <w:pPr>
        <w:keepNext/>
        <w:jc w:val="center"/>
        <w:outlineLvl w:val="2"/>
      </w:pPr>
      <w:r>
        <w:lastRenderedPageBreak/>
        <w:drawing>
          <wp:inline distT="0" distB="0" distL="0" distR="0" wp14:anchorId="235F8C73" wp14:editId="239BDC57">
            <wp:extent cx="867904" cy="2906162"/>
            <wp:effectExtent l="12700" t="12700" r="8890" b="15240"/>
            <wp:docPr id="660089868" name="Picture 226" descr="A picture containing photo, black, computer, peop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938" cy="293641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0FA7CB1" w14:textId="78C12337" w:rsidR="00B73BF5" w:rsidRDefault="00B73BF5" w:rsidP="00B73BF5">
      <w:pPr>
        <w:pStyle w:val="Caption"/>
      </w:pPr>
      <w:r>
        <w:t>Figure</w:t>
      </w:r>
      <w:r>
        <w:t xml:space="preserve"> 7</w:t>
      </w:r>
      <w:r>
        <w:t xml:space="preserve">: </w:t>
      </w:r>
      <w:r w:rsidRPr="008409C4">
        <w:t>Stored Results</w:t>
      </w:r>
    </w:p>
    <w:p w14:paraId="348E7967" w14:textId="77777777" w:rsidR="00B73BF5" w:rsidRDefault="00B73BF5" w:rsidP="00B73BF5">
      <w:pPr>
        <w:ind w:firstLine="720"/>
        <w:rPr>
          <w:rFonts w:eastAsia="MS Gothic"/>
        </w:rPr>
      </w:pPr>
    </w:p>
    <w:p w14:paraId="58D43BDC" w14:textId="19E37EFF" w:rsidR="00B73BF5" w:rsidRPr="00095E9D" w:rsidRDefault="00B73BF5" w:rsidP="00B73BF5">
      <w:pPr>
        <w:ind w:firstLine="720"/>
        <w:rPr>
          <w:rFonts w:eastAsia="MS Gothic"/>
        </w:rPr>
      </w:pPr>
      <w:r>
        <w:rPr>
          <w:rFonts w:eastAsia="MS Gothic"/>
        </w:rPr>
        <w:t>As</w:t>
      </w:r>
      <w:r w:rsidRPr="008F197F">
        <w:rPr>
          <w:rFonts w:eastAsia="MS Gothic"/>
        </w:rPr>
        <w:t xml:space="preserve"> shown in Box</w:t>
      </w:r>
      <w:r>
        <w:rPr>
          <w:rFonts w:eastAsia="MS Gothic"/>
        </w:rPr>
        <w:t xml:space="preserve"> 1</w:t>
      </w:r>
      <w:r w:rsidRPr="008F197F">
        <w:rPr>
          <w:rFonts w:eastAsia="MS Gothic"/>
        </w:rPr>
        <w:t xml:space="preserve">, </w:t>
      </w:r>
      <w:r>
        <w:rPr>
          <w:rFonts w:eastAsia="MS Gothic"/>
        </w:rPr>
        <w:t xml:space="preserve">it takes </w:t>
      </w:r>
      <w:r w:rsidRPr="008F197F">
        <w:rPr>
          <w:rFonts w:eastAsia="MS Gothic"/>
        </w:rPr>
        <w:t>only a few Pig Latin commands to find the number of times a word</w:t>
      </w:r>
      <w:r>
        <w:rPr>
          <w:rFonts w:eastAsia="MS Gothic"/>
        </w:rPr>
        <w:t xml:space="preserve"> is</w:t>
      </w:r>
      <w:r w:rsidRPr="008F197F">
        <w:rPr>
          <w:rFonts w:eastAsia="MS Gothic"/>
        </w:rPr>
        <w:t xml:space="preserve"> repeated in a text file.</w:t>
      </w:r>
    </w:p>
    <w:p w14:paraId="61093FC9" w14:textId="77777777" w:rsidR="00B73BF5" w:rsidRDefault="00B73BF5" w:rsidP="00B73BF5">
      <w:pPr>
        <w:keepNext/>
        <w:outlineLvl w:val="2"/>
      </w:pPr>
      <w:r w:rsidRPr="00D46E09">
        <w:lastRenderedPageBreak/>
        <mc:AlternateContent>
          <mc:Choice Requires="wps">
            <w:drawing>
              <wp:inline distT="0" distB="0" distL="0" distR="0" wp14:anchorId="2D60B0CD" wp14:editId="716B6EFA">
                <wp:extent cx="5638800" cy="5574890"/>
                <wp:effectExtent l="0" t="0" r="12700" b="14605"/>
                <wp:docPr id="208" name="Text Box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0" cy="557489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3E622DF8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mkdir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</w:p>
                          <w:p w14:paraId="578A58A9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mkdir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PG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/input</w:t>
                            </w:r>
                          </w:p>
                          <w:p w14:paraId="717835DD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copyFromLocal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excerpt.txt 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/input</w:t>
                            </w:r>
                          </w:p>
                          <w:p w14:paraId="2BB763C3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pig</w:t>
                            </w:r>
                          </w:p>
                          <w:p w14:paraId="357AE8B6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lines = load 'PG/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/input/excerpt.txt'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AS(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line:chararray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);</w:t>
                            </w:r>
                            <w:proofErr w:type="gramEnd"/>
                          </w:p>
                          <w:p w14:paraId="473E62C9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lines;</w:t>
                            </w:r>
                            <w:proofErr w:type="gramEnd"/>
                          </w:p>
                          <w:p w14:paraId="3F609C99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WORDS = foreach lines generate flatten(tokenize(line)) as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word;</w:t>
                            </w:r>
                            <w:proofErr w:type="gramEnd"/>
                          </w:p>
                          <w:p w14:paraId="786482C7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WORDS;</w:t>
                            </w:r>
                            <w:proofErr w:type="gramEnd"/>
                          </w:p>
                          <w:p w14:paraId="42FA0D65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GroupedWords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group WORDS by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word;</w:t>
                            </w:r>
                            <w:proofErr w:type="gramEnd"/>
                          </w:p>
                          <w:p w14:paraId="0DE0B456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GroupedWords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0072F627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WordCount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foreach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GroupedWords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generate group,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count(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WORDS) as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frequency;</w:t>
                            </w:r>
                            <w:proofErr w:type="gramEnd"/>
                          </w:p>
                          <w:p w14:paraId="5559DE67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WordCount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73B60403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OrderedList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order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WordCount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by frequency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desc;</w:t>
                            </w:r>
                            <w:proofErr w:type="gramEnd"/>
                          </w:p>
                          <w:p w14:paraId="28C4D04A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OrderedList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 </w:t>
                            </w:r>
                          </w:p>
                          <w:p w14:paraId="217781A0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store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OrderedList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into 'PG/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/output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';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  <w:p w14:paraId="00B48955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quit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          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  <w:p w14:paraId="290529D1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-ls 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/output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            </w:t>
                            </w:r>
                          </w:p>
                          <w:p w14:paraId="462209A6" w14:textId="77777777" w:rsidR="00B73BF5" w:rsidRPr="001C1748" w:rsidRDefault="00B73BF5" w:rsidP="00B73BF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-cat PG/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/output/p*</w:t>
                            </w:r>
                          </w:p>
                          <w:p w14:paraId="22D8F8AA" w14:textId="77777777" w:rsidR="00B73BF5" w:rsidRPr="001C1748" w:rsidRDefault="00B73BF5" w:rsidP="00B73BF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60B0CD" id="Text Box 208" o:spid="_x0000_s1034" type="#_x0000_t202" style="width:444pt;height:43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" fillcolor="#c6d9f1" strokeweight=".5pt">
                <v:textbox style="mso-fit-shape-to-text:t">
                  <w:txbxContent>
                    <w:p w14:paraId="3E622DF8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mkdir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</w:p>
                    <w:p w14:paraId="578A58A9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mkdir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PG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/input</w:t>
                      </w:r>
                    </w:p>
                    <w:p w14:paraId="717835DD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copyFromLocal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excerpt.txt 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/input</w:t>
                      </w:r>
                    </w:p>
                    <w:p w14:paraId="2BB763C3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pig</w:t>
                      </w:r>
                    </w:p>
                    <w:p w14:paraId="357AE8B6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lines = load 'PG/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/input/excerpt.txt'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AS(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line:chararray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473E62C9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lines;</w:t>
                      </w:r>
                      <w:proofErr w:type="gramEnd"/>
                    </w:p>
                    <w:p w14:paraId="3F609C99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WORDS = foreach lines generate flatten(tokenize(line)) as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word;</w:t>
                      </w:r>
                      <w:proofErr w:type="gramEnd"/>
                    </w:p>
                    <w:p w14:paraId="786482C7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WORDS;</w:t>
                      </w:r>
                      <w:proofErr w:type="gramEnd"/>
                    </w:p>
                    <w:p w14:paraId="42FA0D65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GroupedWords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group WORDS by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word;</w:t>
                      </w:r>
                      <w:proofErr w:type="gramEnd"/>
                    </w:p>
                    <w:p w14:paraId="0DE0B456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GroupedWords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0072F627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WordCount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foreach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GroupedWords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generate group,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count(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WORDS) as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frequency;</w:t>
                      </w:r>
                      <w:proofErr w:type="gramEnd"/>
                    </w:p>
                    <w:p w14:paraId="5559DE67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WordCount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73B60403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OrderedList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order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WordCount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by frequency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desc;</w:t>
                      </w:r>
                      <w:proofErr w:type="gramEnd"/>
                    </w:p>
                    <w:p w14:paraId="28C4D04A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OrderedList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 </w:t>
                      </w:r>
                    </w:p>
                    <w:p w14:paraId="217781A0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store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OrderedList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into 'PG/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/output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';</w:t>
                      </w:r>
                      <w:proofErr w:type="gram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  <w:p w14:paraId="00B48955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quit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          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  <w:p w14:paraId="290529D1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-ls 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/output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            </w:t>
                      </w:r>
                    </w:p>
                    <w:p w14:paraId="462209A6" w14:textId="77777777" w:rsidR="00B73BF5" w:rsidRPr="001C1748" w:rsidRDefault="00B73BF5" w:rsidP="00B73BF5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-cat PG/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/output/p*</w:t>
                      </w:r>
                    </w:p>
                    <w:p w14:paraId="22D8F8AA" w14:textId="77777777" w:rsidR="00B73BF5" w:rsidRPr="001C1748" w:rsidRDefault="00B73BF5" w:rsidP="00B73BF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AE0EC32" w14:textId="226C2B5C" w:rsidR="00B73BF5" w:rsidRPr="00D46E09" w:rsidRDefault="00B73BF5" w:rsidP="00B73BF5">
      <w:pPr>
        <w:pStyle w:val="Caption"/>
        <w:rPr>
          <w:rFonts w:eastAsia="MS Gothic"/>
          <w:bCs w:val="0"/>
        </w:rPr>
      </w:pPr>
      <w:r>
        <w:t xml:space="preserve">Box </w:t>
      </w:r>
      <w:r>
        <w:t>1</w:t>
      </w:r>
      <w:r>
        <w:t xml:space="preserve">: </w:t>
      </w:r>
      <w:r w:rsidRPr="00554971">
        <w:t>Summary of Tutorial C</w:t>
      </w:r>
    </w:p>
    <w:p w14:paraId="25B79B18" w14:textId="77777777" w:rsidR="0039408C" w:rsidRPr="0039408C" w:rsidRDefault="0039408C" w:rsidP="0039408C"/>
    <w:sectPr w:rsidR="0039408C" w:rsidRPr="0039408C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8C0A9" w14:textId="77777777" w:rsidR="008A73BE" w:rsidRDefault="008A73BE" w:rsidP="00A601B3">
      <w:pPr>
        <w:spacing w:after="0" w:line="240" w:lineRule="auto"/>
      </w:pPr>
      <w:r>
        <w:separator/>
      </w:r>
    </w:p>
  </w:endnote>
  <w:endnote w:type="continuationSeparator" w:id="0">
    <w:p w14:paraId="486FCE9A" w14:textId="77777777" w:rsidR="008A73BE" w:rsidRDefault="008A73BE" w:rsidP="00A6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9FC9" w14:textId="77777777" w:rsidR="00A601B3" w:rsidRDefault="00A601B3">
    <w:pPr>
      <w:pStyle w:val="Footer"/>
    </w:pPr>
    <w:r>
      <w:t>© Arben Asllani and Chris Kreider 202</w:t>
    </w:r>
    <w:r w:rsidR="00E51B7E">
      <w:t>6</w:t>
    </w:r>
    <w:r>
      <w:tab/>
    </w:r>
    <w:r>
      <w:tab/>
    </w:r>
    <w:r>
      <w:rPr>
        <w:noProof/>
      </w:rPr>
      <w:drawing>
        <wp:inline distT="0" distB="0" distL="0" distR="0" wp14:anchorId="5AFBEE15" wp14:editId="0DE96F41">
          <wp:extent cx="749300" cy="345380"/>
          <wp:effectExtent l="0" t="0" r="0" b="0"/>
          <wp:docPr id="989057242" name="Picture 1" descr="Prospect Press | Textbooks for Information Systems Curricul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ospect Press | Textbooks for Information Systems Curricul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47" cy="349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DA4A4" w14:textId="77777777" w:rsidR="008A73BE" w:rsidRDefault="008A73BE" w:rsidP="00A601B3">
      <w:pPr>
        <w:spacing w:after="0" w:line="240" w:lineRule="auto"/>
      </w:pPr>
      <w:r>
        <w:separator/>
      </w:r>
    </w:p>
  </w:footnote>
  <w:footnote w:type="continuationSeparator" w:id="0">
    <w:p w14:paraId="09D0F0F8" w14:textId="77777777" w:rsidR="008A73BE" w:rsidRDefault="008A73BE" w:rsidP="00A60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4DB19" w14:textId="30C27A2A" w:rsidR="00A601B3" w:rsidRDefault="0039408C">
    <w:pPr>
      <w:pStyle w:val="Header"/>
    </w:pPr>
    <w:r>
      <w:t xml:space="preserve">Chapter </w:t>
    </w:r>
    <w:r w:rsidR="00B73BF5">
      <w:t>6</w:t>
    </w:r>
    <w:r w:rsidR="00A601B3">
      <w:tab/>
    </w:r>
    <w:r w:rsidR="00E51B7E">
      <w:t>Tutorial</w:t>
    </w:r>
    <w:r w:rsidR="00B73BF5">
      <w:t xml:space="preserve"> C</w:t>
    </w:r>
    <w:r w:rsidR="00E51B7E">
      <w:t>:</w:t>
    </w:r>
    <w:r w:rsidR="00B73BF5">
      <w:t xml:space="preserve"> Word Count Problem</w:t>
    </w:r>
    <w:r w:rsidR="00A601B3">
      <w:tab/>
      <w:t>Big Data Technologies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C78D9"/>
    <w:multiLevelType w:val="hybridMultilevel"/>
    <w:tmpl w:val="FD483A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C93189"/>
    <w:multiLevelType w:val="hybridMultilevel"/>
    <w:tmpl w:val="1146F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335D2F"/>
    <w:multiLevelType w:val="hybridMultilevel"/>
    <w:tmpl w:val="1E00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07118">
    <w:abstractNumId w:val="2"/>
  </w:num>
  <w:num w:numId="2" w16cid:durableId="2107580639">
    <w:abstractNumId w:val="1"/>
  </w:num>
  <w:num w:numId="3" w16cid:durableId="519397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BF5"/>
    <w:rsid w:val="00132C66"/>
    <w:rsid w:val="001F1420"/>
    <w:rsid w:val="0039408C"/>
    <w:rsid w:val="003B2A01"/>
    <w:rsid w:val="00412966"/>
    <w:rsid w:val="0043231B"/>
    <w:rsid w:val="006B02D0"/>
    <w:rsid w:val="006E5802"/>
    <w:rsid w:val="00782B02"/>
    <w:rsid w:val="00820076"/>
    <w:rsid w:val="008374EE"/>
    <w:rsid w:val="008A73BE"/>
    <w:rsid w:val="00A601B3"/>
    <w:rsid w:val="00A83FE7"/>
    <w:rsid w:val="00AA7BE9"/>
    <w:rsid w:val="00AD0AF5"/>
    <w:rsid w:val="00B12613"/>
    <w:rsid w:val="00B73BF5"/>
    <w:rsid w:val="00B87104"/>
    <w:rsid w:val="00C60F0A"/>
    <w:rsid w:val="00DA1D5E"/>
    <w:rsid w:val="00E51B7E"/>
    <w:rsid w:val="00F137F2"/>
    <w:rsid w:val="00F6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6B286"/>
  <w15:chartTrackingRefBased/>
  <w15:docId w15:val="{9036402A-3B3F-D346-AF87-9D9CD501D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0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0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0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60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60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60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0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0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0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0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0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0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0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0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0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0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0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0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0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0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0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0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0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0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0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0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0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1B3"/>
  </w:style>
  <w:style w:type="paragraph" w:styleId="Footer">
    <w:name w:val="footer"/>
    <w:basedOn w:val="Normal"/>
    <w:link w:val="Foot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1B3"/>
  </w:style>
  <w:style w:type="character" w:styleId="Hyperlink">
    <w:name w:val="Hyperlink"/>
    <w:basedOn w:val="DefaultParagraphFont"/>
    <w:uiPriority w:val="99"/>
    <w:unhideWhenUsed/>
    <w:rsid w:val="0039408C"/>
    <w:rPr>
      <w:color w:val="467886" w:themeColor="hyperlink"/>
      <w:u w:val="single"/>
    </w:rPr>
  </w:style>
  <w:style w:type="paragraph" w:styleId="NoSpacing">
    <w:name w:val="No Spacing"/>
    <w:aliases w:val="Tables and Boxes"/>
    <w:uiPriority w:val="1"/>
    <w:qFormat/>
    <w:rsid w:val="00B73BF5"/>
    <w:pPr>
      <w:spacing w:after="0" w:line="360" w:lineRule="auto"/>
    </w:pPr>
    <w:rPr>
      <w:rFonts w:ascii="Times New Roman" w:hAnsi="Times New Roman"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B73BF5"/>
    <w:pPr>
      <w:keepNext/>
      <w:spacing w:after="120" w:line="240" w:lineRule="auto"/>
      <w:contextualSpacing/>
      <w:jc w:val="center"/>
    </w:pPr>
    <w:rPr>
      <w:rFonts w:ascii="Times New Roman" w:hAnsi="Times New Roman"/>
      <w:b/>
      <w:bCs/>
      <w:noProof/>
      <w:color w:val="156082" w:themeColor="accent1"/>
      <w:kern w:val="0"/>
      <w:sz w:val="24"/>
      <w:szCs w:val="24"/>
      <w14:ligatures w14:val="none"/>
    </w:rPr>
  </w:style>
  <w:style w:type="character" w:customStyle="1" w:styleId="Code">
    <w:name w:val="Code"/>
    <w:basedOn w:val="DefaultParagraphFont"/>
    <w:uiPriority w:val="1"/>
    <w:qFormat/>
    <w:rsid w:val="00B73BF5"/>
    <w:rPr>
      <w:rFonts w:asciiTheme="minorHAnsi" w:hAnsiTheme="minorHAnsi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.kreider/Dropbox/Documents/work/CNU/service/Textbooks/Materials/OnlineMaterials/Tutorial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TutorialTemplate.dotx</Template>
  <TotalTime>3</TotalTime>
  <Pages>6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Kreider</dc:creator>
  <cp:keywords/>
  <dc:description/>
  <cp:lastModifiedBy>Christopher Kreider</cp:lastModifiedBy>
  <cp:revision>1</cp:revision>
  <dcterms:created xsi:type="dcterms:W3CDTF">2026-04-15T14:12:00Z</dcterms:created>
  <dcterms:modified xsi:type="dcterms:W3CDTF">2026-04-15T14:15:00Z</dcterms:modified>
</cp:coreProperties>
</file>